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63C66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FORESTER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957EEBF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Maltby, Yorkshire. Yeoman.</w:t>
      </w:r>
    </w:p>
    <w:p w14:paraId="7D6ED91E" w14:textId="77777777" w:rsidR="007F1417" w:rsidRDefault="007F1417" w:rsidP="007F1417">
      <w:pPr>
        <w:pStyle w:val="NoSpacing"/>
        <w:rPr>
          <w:rFonts w:cs="Times New Roman"/>
          <w:szCs w:val="24"/>
        </w:rPr>
      </w:pPr>
    </w:p>
    <w:p w14:paraId="208C5BE5" w14:textId="77777777" w:rsidR="007F1417" w:rsidRDefault="007F1417" w:rsidP="007F1417">
      <w:pPr>
        <w:pStyle w:val="NoSpacing"/>
        <w:rPr>
          <w:rFonts w:cs="Times New Roman"/>
          <w:szCs w:val="24"/>
        </w:rPr>
      </w:pPr>
    </w:p>
    <w:p w14:paraId="43AE2DBE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Ralph Pole, Sheriff of </w:t>
      </w:r>
      <w:proofErr w:type="gramStart"/>
      <w:r>
        <w:rPr>
          <w:rFonts w:cs="Times New Roman"/>
          <w:szCs w:val="24"/>
        </w:rPr>
        <w:t>Nottinghamshire</w:t>
      </w:r>
      <w:proofErr w:type="gramEnd"/>
      <w:r>
        <w:rPr>
          <w:rFonts w:cs="Times New Roman"/>
          <w:szCs w:val="24"/>
        </w:rPr>
        <w:t xml:space="preserve"> and Derbyshire(q.v.), brought a </w:t>
      </w:r>
    </w:p>
    <w:p w14:paraId="0C1DABCB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plaint of debt against him.</w:t>
      </w:r>
    </w:p>
    <w:p w14:paraId="69542F16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D9F3C80" w14:textId="77777777" w:rsidR="007F1417" w:rsidRDefault="007F1417" w:rsidP="007F1417">
      <w:pPr>
        <w:pStyle w:val="NoSpacing"/>
        <w:rPr>
          <w:rFonts w:cs="Times New Roman"/>
          <w:szCs w:val="24"/>
        </w:rPr>
      </w:pPr>
    </w:p>
    <w:p w14:paraId="40E0EEB7" w14:textId="77777777" w:rsidR="007F1417" w:rsidRDefault="007F1417" w:rsidP="007F1417">
      <w:pPr>
        <w:pStyle w:val="NoSpacing"/>
        <w:rPr>
          <w:rFonts w:cs="Times New Roman"/>
          <w:szCs w:val="24"/>
        </w:rPr>
      </w:pPr>
    </w:p>
    <w:p w14:paraId="1032B1C2" w14:textId="77777777" w:rsidR="007F1417" w:rsidRDefault="007F1417" w:rsidP="007F14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2023</w:t>
      </w:r>
    </w:p>
    <w:p w14:paraId="293CFC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6F23" w14:textId="77777777" w:rsidR="007F1417" w:rsidRDefault="007F1417" w:rsidP="009139A6">
      <w:r>
        <w:separator/>
      </w:r>
    </w:p>
  </w:endnote>
  <w:endnote w:type="continuationSeparator" w:id="0">
    <w:p w14:paraId="4CBED3EF" w14:textId="77777777" w:rsidR="007F1417" w:rsidRDefault="007F14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244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3B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8E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267E1" w14:textId="77777777" w:rsidR="007F1417" w:rsidRDefault="007F1417" w:rsidP="009139A6">
      <w:r>
        <w:separator/>
      </w:r>
    </w:p>
  </w:footnote>
  <w:footnote w:type="continuationSeparator" w:id="0">
    <w:p w14:paraId="53171B6B" w14:textId="77777777" w:rsidR="007F1417" w:rsidRDefault="007F14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839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E1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48E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17"/>
    <w:rsid w:val="000666E0"/>
    <w:rsid w:val="002510B7"/>
    <w:rsid w:val="005C130B"/>
    <w:rsid w:val="007F141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C945"/>
  <w15:chartTrackingRefBased/>
  <w15:docId w15:val="{7C50C472-8A6E-4C65-875D-17307F9E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14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2023-03-18T21:19:00Z</dcterms:created>
  <dcterms:modified xsi:type="dcterms:W3CDTF">2023-03-18T21:20:00Z</dcterms:modified>
</cp:coreProperties>
</file>